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E60E6" w:rsidTr="00BE60E6" w14:paraId="2A54F54F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0E6" w:rsidRDefault="00BE60E6" w14:paraId="1A3B95D3" w14:textId="2E457C6F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0E6" w:rsidRDefault="00BE60E6" w14:paraId="7AEF714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E60E6" w:rsidRDefault="00BE60E6" w14:paraId="4ED8ADE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E60E6" w:rsidRDefault="00BE60E6" w14:paraId="6993F79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E60E6" w:rsidRDefault="00BE60E6" w14:paraId="6C8E4E0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BE60E6" w:rsidP="00BE60E6" w:rsidRDefault="00BE60E6" w14:paraId="18538E2D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E60E6" w:rsidP="00BE60E6" w:rsidRDefault="00BE60E6" w14:paraId="588209D8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E60E6" w:rsidP="00BE60E6" w:rsidRDefault="00BE60E6" w14:paraId="0FC097D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St-2671/2019</w:t>
      </w:r>
    </w:p>
    <w:p w:rsidR="00BE60E6" w:rsidP="00BE60E6" w:rsidRDefault="00BE60E6" w14:paraId="6A8DA396" w14:textId="77777777">
      <w:pPr>
        <w:tabs>
          <w:tab w:val="left" w:pos="709"/>
        </w:tabs>
      </w:pPr>
      <w:r>
        <w:t xml:space="preserve"> </w:t>
      </w:r>
    </w:p>
    <w:p w:rsidR="00BE60E6" w:rsidP="00BE60E6" w:rsidRDefault="00BE60E6" w14:paraId="56C9B03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E60E6" w:rsidP="00BE60E6" w:rsidRDefault="00BE60E6" w14:paraId="12794DE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E60E6" w:rsidP="00BE60E6" w:rsidRDefault="00BE60E6" w14:paraId="52AF35D1" w14:textId="77777777">
      <w:pPr>
        <w:tabs>
          <w:tab w:val="left" w:pos="709"/>
        </w:tabs>
      </w:pPr>
    </w:p>
    <w:p w:rsidR="00BE60E6" w:rsidP="00BE60E6" w:rsidRDefault="00BE60E6" w14:paraId="26B0800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BE60E6" w:rsidP="00BE60E6" w:rsidRDefault="00BE60E6" w14:paraId="5C2C2BA3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E60E6" w:rsidP="00BE60E6" w:rsidRDefault="00BE60E6" w14:paraId="2592F4AB" w14:textId="77777777">
      <w:pPr>
        <w:tabs>
          <w:tab w:val="left" w:pos="709"/>
        </w:tabs>
      </w:pPr>
    </w:p>
    <w:p w:rsidR="00BE60E6" w:rsidP="00BE60E6" w:rsidRDefault="00BE60E6" w14:paraId="11C0FF8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E60E6" w:rsidP="00BE60E6" w:rsidRDefault="00BE60E6" w14:paraId="34182C8C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E60E6" w:rsidP="00BE60E6" w:rsidRDefault="00BE60E6" w14:paraId="1E71C16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E60E6" w:rsidP="00BE60E6" w:rsidRDefault="00BE60E6" w14:paraId="0D15CF1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E60E6" w:rsidP="00BE60E6" w:rsidRDefault="00BE60E6" w14:paraId="18B62EB9" w14:textId="77777777">
      <w:pPr>
        <w:tabs>
          <w:tab w:val="left" w:pos="709"/>
        </w:tabs>
      </w:pPr>
    </w:p>
    <w:p w:rsidR="00BE60E6" w:rsidP="00BE60E6" w:rsidRDefault="00BE60E6" w14:paraId="202B3DBC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BE60E6" w:rsidP="00BE60E6" w:rsidRDefault="00BE60E6" w14:paraId="35EC168F" w14:textId="77777777">
      <w:pPr>
        <w:tabs>
          <w:tab w:val="left" w:pos="709"/>
        </w:tabs>
        <w:jc w:val="both"/>
      </w:pPr>
    </w:p>
    <w:p w:rsidR="00BE60E6" w:rsidP="00BE60E6" w:rsidRDefault="00BE60E6" w14:paraId="3D2A4DCE" w14:textId="77777777">
      <w:pPr>
        <w:tabs>
          <w:tab w:val="left" w:pos="709"/>
        </w:tabs>
      </w:pPr>
      <w:r>
        <w:t xml:space="preserve"> </w:t>
      </w:r>
      <w:r>
        <w:tab/>
        <w:t>17. St-2671/2019</w:t>
      </w:r>
    </w:p>
    <w:p w:rsidR="00BE60E6" w:rsidP="00BE60E6" w:rsidRDefault="00BE60E6" w14:paraId="1AF7BA38" w14:textId="77777777">
      <w:pPr>
        <w:tabs>
          <w:tab w:val="left" w:pos="709"/>
        </w:tabs>
      </w:pPr>
    </w:p>
    <w:p w:rsidR="00BE60E6" w:rsidP="00BE60E6" w:rsidRDefault="00BE60E6" w14:paraId="2CAFBCC7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E60E6" w:rsidP="00BE60E6" w:rsidRDefault="00BE60E6" w14:paraId="6CE9EE3D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BE60E6" w:rsidP="00BE60E6" w:rsidRDefault="00BE60E6" w14:paraId="65659318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BE60E6" w:rsidP="00BE60E6" w:rsidRDefault="00BE60E6" w14:paraId="04C8E001" w14:textId="77777777">
      <w:pPr>
        <w:tabs>
          <w:tab w:val="left" w:pos="709"/>
        </w:tabs>
        <w:ind w:firstLine="708"/>
        <w:jc w:val="both"/>
      </w:pPr>
    </w:p>
    <w:p w:rsidR="00BE60E6" w:rsidP="00BE60E6" w:rsidRDefault="00BE60E6" w14:paraId="29464980" w14:textId="77777777">
      <w:pPr>
        <w:tabs>
          <w:tab w:val="left" w:pos="709"/>
        </w:tabs>
        <w:jc w:val="both"/>
      </w:pPr>
      <w:r>
        <w:t xml:space="preserve">protiv </w:t>
      </w:r>
    </w:p>
    <w:p w:rsidR="00BE60E6" w:rsidP="00BE60E6" w:rsidRDefault="00BE60E6" w14:paraId="087E83C0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E60E6" w:rsidP="00BE60E6" w:rsidRDefault="00BE60E6" w14:paraId="789124D4" w14:textId="77777777">
      <w:pPr>
        <w:tabs>
          <w:tab w:val="left" w:pos="709"/>
        </w:tabs>
        <w:ind w:left="708"/>
        <w:jc w:val="both"/>
      </w:pPr>
      <w:r>
        <w:tab/>
        <w:t>HOLESTEROL d.o.o., Zagreb, Vankina ulica 2, OIB: 36667752897</w:t>
      </w:r>
    </w:p>
    <w:p w:rsidR="00BE60E6" w:rsidP="00BE60E6" w:rsidRDefault="00BE60E6" w14:paraId="733ECF2D" w14:textId="77777777">
      <w:pPr>
        <w:tabs>
          <w:tab w:val="left" w:pos="709"/>
        </w:tabs>
        <w:ind w:left="708"/>
        <w:jc w:val="both"/>
      </w:pPr>
    </w:p>
    <w:p w:rsidR="00BE60E6" w:rsidP="00BE60E6" w:rsidRDefault="00BE60E6" w14:paraId="4B9EDC6B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E60E6" w:rsidP="00BE60E6" w:rsidRDefault="00BE60E6" w14:paraId="287AE471" w14:textId="77777777">
      <w:pPr>
        <w:tabs>
          <w:tab w:val="left" w:pos="709"/>
        </w:tabs>
        <w:jc w:val="both"/>
      </w:pPr>
    </w:p>
    <w:p w:rsidR="00BE60E6" w:rsidP="00BE60E6" w:rsidRDefault="00BE60E6" w14:paraId="0D9A884A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E60E6" w:rsidP="00BE60E6" w:rsidRDefault="00BE60E6" w14:paraId="7C6B2C10" w14:textId="77777777">
      <w:pPr>
        <w:tabs>
          <w:tab w:val="left" w:pos="709"/>
        </w:tabs>
      </w:pPr>
    </w:p>
    <w:p w:rsidR="00BE60E6" w:rsidP="00BE60E6" w:rsidRDefault="00BE60E6" w14:paraId="36864FF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E60E6" w:rsidP="00BE60E6" w:rsidRDefault="00BE60E6" w14:paraId="59B6444B" w14:textId="77777777">
      <w:pPr>
        <w:tabs>
          <w:tab w:val="left" w:pos="709"/>
        </w:tabs>
      </w:pPr>
    </w:p>
    <w:p w:rsidR="00BE60E6" w:rsidP="00BE60E6" w:rsidRDefault="00BE60E6" w14:paraId="4066C65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E60E6" w:rsidP="00BE60E6" w:rsidRDefault="00BE60E6" w14:paraId="41D4C4D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E60E6" w:rsidP="00BE60E6" w:rsidRDefault="00BE60E6" w14:paraId="1A8F300A" w14:textId="77777777">
      <w:pPr>
        <w:tabs>
          <w:tab w:val="left" w:pos="709"/>
        </w:tabs>
      </w:pPr>
    </w:p>
    <w:p w:rsidR="00BE60E6" w:rsidP="00BE60E6" w:rsidRDefault="00BE60E6" w14:paraId="0232A642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9517C2C" w14:textId="09517C2C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60E6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E60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60E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60E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60E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60E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E60E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E60E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E60E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E6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0E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0E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0E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0E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E60E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60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60E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194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2671</izvorni_sadrzaj>
    <derivirana_varijabla naziv="DomainObject.Predmet.Broj_1">2671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St-2671/2019</izvorni_sadrzaj>
    <derivirana_varijabla naziv="DomainObject.Predmet.OznakaBroj_1">St-2671/2019</derivirana_varijabla>
  </DomainObject.Predmet.OznakaBroj>
  <DomainObject.Predmet.OznakaBrojOptuznogAkta>
    <izvorni_sadrzaj>04-06-19-4664</izvorni_sadrzaj>
    <derivirana_varijabla naziv="DomainObject.Predmet.OznakaBrojOptuznogAkta_1">04-06-19-4664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HOLESTEROL d.o.o.</izvorni_sadrzaj>
    <derivirana_varijabla naziv="DomainObject.Predmet.ProtustrankaFormated_1">  HOLESTEROL d.o.o.</derivirana_varijabla>
  </DomainObject.Predmet.ProtustrankaFormated>
  <DomainObject.Predmet.ProtustrankaFormatedOIB>
    <izvorni_sadrzaj>  HOLESTEROL d.o.o., OIB 36667752897</izvorni_sadrzaj>
    <derivirana_varijabla naziv="DomainObject.Predmet.ProtustrankaFormatedOIB_1">  HOLESTEROL d.o.o., OIB 36667752897</derivirana_varijabla>
  </DomainObject.Predmet.ProtustrankaFormatedOIB>
  <DomainObject.Predmet.ProtustrankaFormatedWithAdress>
    <izvorni_sadrzaj> HOLESTEROL d.o.o., Vankina ulica 2, 10000 Zagreb</izvorni_sadrzaj>
    <derivirana_varijabla naziv="DomainObject.Predmet.ProtustrankaFormatedWithAdress_1"> HOLESTEROL d.o.o., Vankina ulica 2, 10000 Zagreb</derivirana_varijabla>
  </DomainObject.Predmet.ProtustrankaFormatedWithAdress>
  <DomainObject.Predmet.ProtustrankaFormatedWithAdressOIB>
    <izvorni_sadrzaj> HOLESTEROL d.o.o., OIB 36667752897, Vankina ulica 2, 10000 Zagreb</izvorni_sadrzaj>
    <derivirana_varijabla naziv="DomainObject.Predmet.ProtustrankaFormatedWithAdressOIB_1"> HOLESTEROL d.o.o., OIB 36667752897, Vankina ulica 2, 10000 Zagreb</derivirana_varijabla>
  </DomainObject.Predmet.ProtustrankaFormatedWithAdressOIB>
  <DomainObject.Predmet.ProtustrankaWithAdress>
    <izvorni_sadrzaj>HOLESTEROL d.o.o. Vankina ulica 2, 10000 Zagreb</izvorni_sadrzaj>
    <derivirana_varijabla naziv="DomainObject.Predmet.ProtustrankaWithAdress_1">HOLESTEROL d.o.o. Vankina ulica 2, 10000 Zagreb</derivirana_varijabla>
  </DomainObject.Predmet.ProtustrankaWithAdress>
  <DomainObject.Predmet.ProtustrankaWithAdressOIB>
    <izvorni_sadrzaj>HOLESTEROL d.o.o., OIB 36667752897, Vankina ulica 2, 10000 Zagreb</izvorni_sadrzaj>
    <derivirana_varijabla naziv="DomainObject.Predmet.ProtustrankaWithAdressOIB_1">HOLESTEROL d.o.o., OIB 36667752897, Vankina ulica 2, 10000 Zagreb</derivirana_varijabla>
  </DomainObject.Predmet.ProtustrankaWithAdressOIB>
  <DomainObject.Predmet.ProtustrankaNazivFormated>
    <izvorni_sadrzaj>HOLESTEROL d.o.o.</izvorni_sadrzaj>
    <derivirana_varijabla naziv="DomainObject.Predmet.ProtustrankaNazivFormated_1">HOLESTEROL d.o.o.</derivirana_varijabla>
  </DomainObject.Predmet.ProtustrankaNazivFormated>
  <DomainObject.Predmet.ProtustrankaNazivFormatedOIB>
    <izvorni_sadrzaj>HOLESTEROL d.o.o., OIB 36667752897</izvorni_sadrzaj>
    <derivirana_varijabla naziv="DomainObject.Predmet.ProtustrankaNazivFormatedOIB_1">HOLESTEROL d.o.o., OIB 36667752897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HOLESTEROL d.o.o.</item>
    </izvorni_sadrzaj>
    <derivirana_varijabla naziv="DomainObject.Predmet.ProtuStrankaListFormated_1">
      <item>HOLESTEROL d.o.o.</item>
    </derivirana_varijabla>
  </DomainObject.Predmet.ProtuStrankaListFormated>
  <DomainObject.Predmet.ProtuStrankaListFormatedOIB>
    <izvorni_sadrzaj>
      <item>HOLESTEROL d.o.o., OIB 36667752897</item>
    </izvorni_sadrzaj>
    <derivirana_varijabla naziv="DomainObject.Predmet.ProtuStrankaListFormatedOIB_1">
      <item>HOLESTEROL d.o.o., OIB 36667752897</item>
    </derivirana_varijabla>
  </DomainObject.Predmet.ProtuStrankaListFormatedOIB>
  <DomainObject.Predmet.ProtuStrankaListFormatedWithAdress>
    <izvorni_sadrzaj>
      <item>HOLESTEROL d.o.o., Vankina ulica 2, 10000 Zagreb</item>
    </izvorni_sadrzaj>
    <derivirana_varijabla naziv="DomainObject.Predmet.ProtuStrankaListFormatedWithAdress_1">
      <item>HOLESTEROL d.o.o., Vankina ulica 2, 10000 Zagreb</item>
    </derivirana_varijabla>
  </DomainObject.Predmet.ProtuStrankaListFormatedWithAdress>
  <DomainObject.Predmet.ProtuStrankaListFormatedWithAdressOIB>
    <izvorni_sadrzaj>
      <item>HOLESTEROL d.o.o., OIB 36667752897, Vankina ulica 2, 10000 Zagreb</item>
    </izvorni_sadrzaj>
    <derivirana_varijabla naziv="DomainObject.Predmet.ProtuStrankaListFormatedWithAdressOIB_1">
      <item>HOLESTEROL d.o.o., OIB 36667752897, Vankina ulica 2, 10000 Zagreb</item>
    </derivirana_varijabla>
  </DomainObject.Predmet.ProtuStrankaListFormatedWithAdressOIB>
  <DomainObject.Predmet.ProtuStrankaListNazivFormated>
    <izvorni_sadrzaj>
      <item>HOLESTEROL d.o.o.</item>
    </izvorni_sadrzaj>
    <derivirana_varijabla naziv="DomainObject.Predmet.ProtuStrankaListNazivFormated_1">
      <item>HOLESTEROL d.o.o.</item>
    </derivirana_varijabla>
  </DomainObject.Predmet.ProtuStrankaListNazivFormated>
  <DomainObject.Predmet.ProtuStrankaListNazivFormatedOIB>
    <izvorni_sadrzaj>
      <item>HOLESTEROL d.o.o., OIB 36667752897</item>
    </izvorni_sadrzaj>
    <derivirana_varijabla naziv="DomainObject.Predmet.ProtuStrankaListNazivFormatedOIB_1">
      <item>HOLESTEROL d.o.o., OIB 36667752897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HOLESTEROL d.o.o.</izvorni_sadrzaj>
    <derivirana_varijabla naziv="DomainObject.Predmet.ProtustrankaIDrugi_1">HOLESTEROL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HOLESTEROL d.o.o., OIB 36667752897, Vankina ulica 2, 10000 Zagreb</izvorni_sadrzaj>
    <derivirana_varijabla naziv="DomainObject.Predmet.ProtustrankaIDrugiAdressOIB_1">HOLESTEROL d.o.o., OIB 36667752897, Vankina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HOLESTEROL d.o.o.</item>
      <item>Financijska agencija</item>
    </izvorni_sadrzaj>
    <derivirana_varijabla naziv="DomainObject.Predmet.SudioniciListNaziv_1">
      <item>HOLESTEROL d.o.o.</item>
      <item>Financijska agencija</item>
    </derivirana_varijabla>
  </DomainObject.Predmet.SudioniciListNaziv>
  <DomainObject.Predmet.SudioniciListAdressOIB>
    <izvorni_sadrzaj>
      <item>HOLESTEROL d.o.o., OIB 36667752897, Vankina ulica 2,10000 Zagreb</item>
      <item>Financijska agencija, OIB 85821130368, TRG SVIBANJSKIH ŽRTAVA 1995. 1,10000 Zagreb</item>
    </izvorni_sadrzaj>
    <derivirana_varijabla naziv="DomainObject.Predmet.SudioniciListAdressOIB_1">
      <item>HOLESTEROL d.o.o., OIB 36667752897, Vankina ulica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36667752897</item>
      <item>, OIB 85821130368</item>
    </izvorni_sadrzaj>
    <derivirana_varijabla naziv="DomainObject.Predmet.SudioniciListNazivOIB_1">
      <item>, OIB 36667752897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818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